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361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4839D5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839D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839D5" w:rsidRDefault="004839D5" w:rsidP="0048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5504C3" w:rsidRDefault="002F054A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504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504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453A01" w:rsidRPr="005504C3" w:rsidRDefault="005504C3" w:rsidP="005504C3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504C3" w:rsidRDefault="002F054A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504C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504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504C3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5504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504C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53A01" w:rsidRPr="005504C3" w:rsidRDefault="005504C3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5504C3" w:rsidRDefault="002F054A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504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504C3"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5504C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ชมภัสสร สุข</w:t>
            </w:r>
            <w:r w:rsidR="005504C3"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สมัย</w:t>
            </w:r>
          </w:p>
          <w:p w:rsidR="005504C3" w:rsidRDefault="005504C3" w:rsidP="005504C3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เกษราภรณ์ นาถธีระพงษ์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</w:t>
            </w:r>
          </w:p>
          <w:p w:rsidR="005504C3" w:rsidRDefault="005504C3" w:rsidP="005504C3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พูมสุข 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</w:p>
          <w:p w:rsidR="006C7B37" w:rsidRPr="00142932" w:rsidRDefault="005504C3" w:rsidP="00142932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พรมสมบูรณ์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5504C3" w:rsidRDefault="00D849B7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504C3"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0-2039-5610</w:t>
            </w:r>
          </w:p>
          <w:p w:rsidR="005504C3" w:rsidRDefault="005504C3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5504C3" w:rsidRDefault="005504C3" w:rsidP="005504C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5504C3" w:rsidRDefault="005504C3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</w:tc>
      </w:tr>
      <w:tr w:rsidR="002F054A" w:rsidRPr="003B7C5A" w:rsidTr="00C7217D">
        <w:trPr>
          <w:trHeight w:val="2183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7217D" w:rsidRPr="002647C1" w:rsidRDefault="00C7217D" w:rsidP="00C7217D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="00E20C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สำนัก/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C7217D" w:rsidRDefault="00C7217D" w:rsidP="00C7217D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ทั้งนี้ให้สำนัก/หน่วยงานได้ค้นคว้าหาข้อมูลเพิ่มเติมในการจัดท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ำมาตรการ/แนวทางการประหยัดพลังงาน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A155E3" w:rsidRPr="003B7C5A" w:rsidTr="00C7217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217D" w:rsidRPr="00C7217D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มาดำเนินการจัดทำมาตรการ/แนวทางการประหยัดพลังงานไฟฟ้าของสำนัก/หน่วยงานของปีงบประมาณ พ.ศ. 2562 โดยผู้อำนวยการสำนัก/หน่วยงานให้ความเห็นชอบ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pacing w:val="6"/>
                      <w:sz w:val="32"/>
                      <w:szCs w:val="32"/>
                      <w:cs/>
                    </w:rPr>
                    <w:t>จัดทำ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7217D">
              <w:trPr>
                <w:trHeight w:val="982"/>
                <w:jc w:val="center"/>
              </w:trPr>
              <w:tc>
                <w:tcPr>
                  <w:tcW w:w="3499" w:type="dxa"/>
                </w:tcPr>
                <w:p w:rsidR="004032BC" w:rsidRPr="00B26A52" w:rsidRDefault="00C7217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39540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ร้อยละ </w:t>
                  </w:r>
                  <w:r w:rsidR="00C7217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621" w:rsidRDefault="000F5621">
      <w:r>
        <w:separator/>
      </w:r>
    </w:p>
  </w:endnote>
  <w:endnote w:type="continuationSeparator" w:id="0">
    <w:p w:rsidR="000F5621" w:rsidRDefault="000F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621" w:rsidRDefault="000F5621">
      <w:r>
        <w:separator/>
      </w:r>
    </w:p>
  </w:footnote>
  <w:footnote w:type="continuationSeparator" w:id="0">
    <w:p w:rsidR="000F5621" w:rsidRDefault="000F5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40C" w:rsidRPr="000D3B60" w:rsidRDefault="0039540C" w:rsidP="0039540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9540C" w:rsidRPr="000D3B60" w:rsidRDefault="0039540C" w:rsidP="0039540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5976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5621"/>
    <w:rsid w:val="00106E78"/>
    <w:rsid w:val="0012187F"/>
    <w:rsid w:val="00130734"/>
    <w:rsid w:val="00135353"/>
    <w:rsid w:val="0014293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540C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39D5"/>
    <w:rsid w:val="00487609"/>
    <w:rsid w:val="00490606"/>
    <w:rsid w:val="004B1D7E"/>
    <w:rsid w:val="004C3B2B"/>
    <w:rsid w:val="004C5E52"/>
    <w:rsid w:val="004F1157"/>
    <w:rsid w:val="005047DE"/>
    <w:rsid w:val="00516FD7"/>
    <w:rsid w:val="005437F6"/>
    <w:rsid w:val="00546DE3"/>
    <w:rsid w:val="005504C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6849"/>
    <w:rsid w:val="008D27EB"/>
    <w:rsid w:val="008E45ED"/>
    <w:rsid w:val="008E67FD"/>
    <w:rsid w:val="008F2F4D"/>
    <w:rsid w:val="008F792A"/>
    <w:rsid w:val="00900054"/>
    <w:rsid w:val="00910253"/>
    <w:rsid w:val="009332B8"/>
    <w:rsid w:val="00936182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217D"/>
    <w:rsid w:val="00CD7798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0CE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426D8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10A1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F4FF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8A529-48A8-4CB8-9207-337837AC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22</cp:revision>
  <cp:lastPrinted>2018-04-05T01:06:00Z</cp:lastPrinted>
  <dcterms:created xsi:type="dcterms:W3CDTF">2019-02-04T07:47:00Z</dcterms:created>
  <dcterms:modified xsi:type="dcterms:W3CDTF">2019-06-27T02:22:00Z</dcterms:modified>
</cp:coreProperties>
</file>